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290FB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HENDEGAM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1750C5D4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204ED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43A055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</w:t>
      </w:r>
    </w:p>
    <w:p w14:paraId="036ACB7A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330CBEB2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FC6F0F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3D555D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 xml:space="preserve">She had a bequest in the Will of William Marchant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9008C20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250CA26F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04B12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CEE13" w14:textId="77777777" w:rsidR="000E05EC" w:rsidRDefault="000E05EC" w:rsidP="000E0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2021</w:t>
      </w:r>
    </w:p>
    <w:p w14:paraId="18FDB31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E4002" w14:textId="77777777" w:rsidR="000E05EC" w:rsidRDefault="000E05EC" w:rsidP="009139A6">
      <w:r>
        <w:separator/>
      </w:r>
    </w:p>
  </w:endnote>
  <w:endnote w:type="continuationSeparator" w:id="0">
    <w:p w14:paraId="334A0209" w14:textId="77777777" w:rsidR="000E05EC" w:rsidRDefault="000E0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743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0BB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1D5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B19C5" w14:textId="77777777" w:rsidR="000E05EC" w:rsidRDefault="000E05EC" w:rsidP="009139A6">
      <w:r>
        <w:separator/>
      </w:r>
    </w:p>
  </w:footnote>
  <w:footnote w:type="continuationSeparator" w:id="0">
    <w:p w14:paraId="4A6F8C7D" w14:textId="77777777" w:rsidR="000E05EC" w:rsidRDefault="000E0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62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F28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BA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EC"/>
    <w:rsid w:val="000666E0"/>
    <w:rsid w:val="000E05EC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99E7"/>
  <w15:chartTrackingRefBased/>
  <w15:docId w15:val="{2BD87EA7-083A-4078-B51C-5D1AAB98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2021-03-05T21:04:00Z</dcterms:created>
  <dcterms:modified xsi:type="dcterms:W3CDTF">2021-03-05T21:05:00Z</dcterms:modified>
</cp:coreProperties>
</file>